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2B28" w:rsidRDefault="00422B28" w:rsidP="00422B2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Joan WHYTE</w:t>
      </w:r>
      <w:r>
        <w:t xml:space="preserve">   </w:t>
      </w:r>
      <w:proofErr w:type="gramStart"/>
      <w:r>
        <w:t xml:space="preserve">   (</w:t>
      </w:r>
      <w:proofErr w:type="gramEnd"/>
      <w:r>
        <w:t>fl.1485)</w:t>
      </w:r>
    </w:p>
    <w:p w:rsidR="00422B28" w:rsidRDefault="00422B28" w:rsidP="00422B2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Snave</w:t>
      </w:r>
      <w:proofErr w:type="spellEnd"/>
      <w:r>
        <w:t>, Kent. Widow.</w:t>
      </w:r>
    </w:p>
    <w:p w:rsidR="00422B28" w:rsidRDefault="00422B28" w:rsidP="00422B2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22B28" w:rsidRDefault="00422B28" w:rsidP="00422B2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22B28" w:rsidRDefault="00422B28" w:rsidP="00422B2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1485</w:t>
      </w:r>
      <w:r>
        <w:tab/>
        <w:t>She made her Will.   (Plomer 505)</w:t>
      </w:r>
    </w:p>
    <w:p w:rsidR="00422B28" w:rsidRDefault="00422B28" w:rsidP="00422B2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22B28" w:rsidRDefault="00422B28" w:rsidP="00422B2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2F86" w:rsidRPr="00E71FC3" w:rsidRDefault="00422B28" w:rsidP="00422B28">
      <w:pPr>
        <w:pStyle w:val="NoSpacing"/>
      </w:pPr>
      <w:r>
        <w:t>1 January 2018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2B28" w:rsidRDefault="00422B28" w:rsidP="00E71FC3">
      <w:pPr>
        <w:spacing w:after="0" w:line="240" w:lineRule="auto"/>
      </w:pPr>
      <w:r>
        <w:separator/>
      </w:r>
    </w:p>
  </w:endnote>
  <w:endnote w:type="continuationSeparator" w:id="0">
    <w:p w:rsidR="00422B28" w:rsidRDefault="00422B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2B28" w:rsidRDefault="00422B28" w:rsidP="00E71FC3">
      <w:pPr>
        <w:spacing w:after="0" w:line="240" w:lineRule="auto"/>
      </w:pPr>
      <w:r>
        <w:separator/>
      </w:r>
    </w:p>
  </w:footnote>
  <w:footnote w:type="continuationSeparator" w:id="0">
    <w:p w:rsidR="00422B28" w:rsidRDefault="00422B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B28"/>
    <w:rsid w:val="001A7C09"/>
    <w:rsid w:val="00422B2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2AA6FB-92F4-4B27-9A72-110192B7B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2018-01-08T21:17:00Z</dcterms:created>
  <dcterms:modified xsi:type="dcterms:W3CDTF">2018-01-08T21:17:00Z</dcterms:modified>
</cp:coreProperties>
</file>